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C58EE" w:rsidRPr="001C58EE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ΕΙΔΟΣ: Ακετόνη</w:t>
            </w:r>
          </w:p>
        </w:tc>
      </w:tr>
      <w:tr w:rsidR="001C58EE" w:rsidRPr="001C58EE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C58EE" w:rsidRPr="001C58EE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C58EE" w:rsidRPr="001C58EE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C58E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C58EE" w:rsidRPr="001C58EE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C58EE" w:rsidRPr="001C58EE" w:rsidRDefault="001C58EE" w:rsidP="001C58EE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Όγκου 2,5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C58EE" w:rsidRPr="001C58EE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C58EE" w:rsidRPr="001C58EE" w:rsidRDefault="001C58EE" w:rsidP="001C58EE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C58EE" w:rsidRPr="001C58EE" w:rsidRDefault="001C58EE" w:rsidP="001C58E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C58EE">
              <w:rPr>
                <w:rFonts w:ascii="Tahoma" w:hAnsi="Tahoma" w:cs="Tahoma"/>
                <w:sz w:val="18"/>
                <w:szCs w:val="18"/>
              </w:rPr>
              <w:t>Καθαρότητα 99,5%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C58EE" w:rsidRPr="001C58EE" w:rsidRDefault="001C58EE" w:rsidP="001C58E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C58EE" w:rsidRPr="001C58EE" w:rsidRDefault="001C58EE" w:rsidP="001C58EE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1C58EE" w:rsidRPr="001C58EE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58EE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C58EE" w:rsidRPr="001C58EE" w:rsidRDefault="001C58EE" w:rsidP="001C58EE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C58E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58E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C58EE" w:rsidRPr="001C58EE" w:rsidRDefault="001C58EE" w:rsidP="001C58E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58E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C58EE" w:rsidRDefault="00B43CAA" w:rsidP="001C58EE">
      <w:bookmarkStart w:id="0" w:name="_GoBack"/>
      <w:bookmarkEnd w:id="0"/>
    </w:p>
    <w:sectPr w:rsidR="00B43CAA" w:rsidRPr="001C58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C58E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32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2025-11-24T08:53:00Z</dcterms:created>
  <dcterms:modified xsi:type="dcterms:W3CDTF">2025-11-24T08:53:00Z</dcterms:modified>
</cp:coreProperties>
</file>